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B9F3D" w14:textId="3FF1EBEC" w:rsidR="0046578C" w:rsidRDefault="0046578C" w:rsidP="0046578C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_GoBack"/>
      <w:bookmarkEnd w:id="0"/>
      <w:bookmarkEnd w:id="1"/>
      <w:bookmarkEnd w:id="3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R4-2411594</w:t>
      </w:r>
    </w:p>
    <w:bookmarkEnd w:id="2"/>
    <w:p w14:paraId="3C28C6D8" w14:textId="77777777" w:rsidR="0046578C" w:rsidRDefault="0046578C" w:rsidP="0046578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4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4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714D961F" w:rsidR="00AE25BF" w:rsidRPr="008A1526" w:rsidRDefault="008A1526" w:rsidP="004D262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D2626">
        <w:rPr>
          <w:rFonts w:ascii="Arial" w:eastAsia="Batang" w:hAnsi="Arial"/>
          <w:b/>
          <w:sz w:val="24"/>
          <w:lang w:val="en-US" w:eastAsia="zh-CN"/>
        </w:rPr>
        <w:t>7.1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5" w:name="OLE_LINK4"/>
            <w:r>
              <w:rPr>
                <w:b/>
                <w:bCs/>
              </w:rPr>
              <w:t>X</w:t>
            </w:r>
            <w:bookmarkEnd w:id="5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7" w:name="OLE_LINK2"/>
            <w:r w:rsidRPr="00576625">
              <w:t>X</w:t>
            </w:r>
            <w:bookmarkEnd w:id="7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lastRenderedPageBreak/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05DE0" w14:textId="77777777" w:rsidR="004239A4" w:rsidRDefault="004239A4">
      <w:r>
        <w:separator/>
      </w:r>
    </w:p>
  </w:endnote>
  <w:endnote w:type="continuationSeparator" w:id="0">
    <w:p w14:paraId="2800B671" w14:textId="77777777" w:rsidR="004239A4" w:rsidRDefault="0042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5FAE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6F1FC" w14:textId="77777777" w:rsidR="004239A4" w:rsidRDefault="004239A4">
      <w:r>
        <w:separator/>
      </w:r>
    </w:p>
  </w:footnote>
  <w:footnote w:type="continuationSeparator" w:id="0">
    <w:p w14:paraId="5D3BCB85" w14:textId="77777777" w:rsidR="004239A4" w:rsidRDefault="00423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EB62C-108F-47D9-ACF1-845E8DB3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11634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11</cp:revision>
  <cp:lastPrinted>2000-02-29T03:31:00Z</cp:lastPrinted>
  <dcterms:created xsi:type="dcterms:W3CDTF">2024-07-27T14:40:00Z</dcterms:created>
  <dcterms:modified xsi:type="dcterms:W3CDTF">2024-08-09T13:00:00Z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